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413D14BE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 w:rsidR="00D92B59">
        <w:rPr>
          <w:rFonts w:ascii="Arial" w:hAnsi="Arial" w:cs="Arial"/>
          <w:b/>
          <w:sz w:val="24"/>
        </w:rPr>
        <w:t>5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70FBA6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D92B59">
        <w:rPr>
          <w:rFonts w:ascii="Arial" w:hAnsi="Arial" w:cs="Arial"/>
          <w:b/>
        </w:rPr>
        <w:t>3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D92B59">
        <w:rPr>
          <w:rFonts w:ascii="Arial" w:hAnsi="Arial" w:cs="Arial"/>
          <w:b/>
        </w:rPr>
        <w:t>AES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D92B59">
        <w:rPr>
          <w:rFonts w:ascii="Arial" w:hAnsi="Arial" w:cs="Arial"/>
          <w:b/>
        </w:rPr>
        <w:t>Specification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128A30B4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D92B59">
        <w:rPr>
          <w:b/>
          <w:i/>
        </w:rPr>
        <w:t>AES</w:t>
      </w:r>
      <w:r w:rsidR="00FB67AF">
        <w:rPr>
          <w:b/>
          <w:i/>
        </w:rPr>
        <w:t xml:space="preserve"> based 256-bit Algorithm </w:t>
      </w:r>
      <w:r w:rsidR="00D92B59">
        <w:rPr>
          <w:b/>
          <w:i/>
        </w:rPr>
        <w:t>Specification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7EFD7E25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D92B59">
        <w:t>AES</w:t>
      </w:r>
      <w:r w:rsidR="00C4529B">
        <w:t xml:space="preserve"> based 256-bit Algorithm </w:t>
      </w:r>
      <w:r w:rsidR="00D92B59">
        <w:t xml:space="preserve">Specification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D92B59">
        <w:rPr>
          <w:lang w:eastAsia="zh-CN"/>
        </w:rPr>
        <w:t>3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E5496" w14:textId="77777777" w:rsidR="00B52107" w:rsidRDefault="00B52107">
      <w:r>
        <w:separator/>
      </w:r>
    </w:p>
  </w:endnote>
  <w:endnote w:type="continuationSeparator" w:id="0">
    <w:p w14:paraId="13C12DDE" w14:textId="77777777" w:rsidR="00B52107" w:rsidRDefault="00B52107">
      <w:r>
        <w:continuationSeparator/>
      </w:r>
    </w:p>
  </w:endnote>
  <w:endnote w:type="continuationNotice" w:id="1">
    <w:p w14:paraId="052E9FA0" w14:textId="77777777" w:rsidR="00B52107" w:rsidRDefault="00B521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18C26" w14:textId="77777777" w:rsidR="00B52107" w:rsidRDefault="00B52107">
      <w:r>
        <w:separator/>
      </w:r>
    </w:p>
  </w:footnote>
  <w:footnote w:type="continuationSeparator" w:id="0">
    <w:p w14:paraId="4DE4AE14" w14:textId="77777777" w:rsidR="00B52107" w:rsidRDefault="00B52107">
      <w:r>
        <w:continuationSeparator/>
      </w:r>
    </w:p>
  </w:footnote>
  <w:footnote w:type="continuationNotice" w:id="1">
    <w:p w14:paraId="1875D735" w14:textId="77777777" w:rsidR="00B52107" w:rsidRDefault="00B521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7779FC"/>
    <w:rsid w:val="00782E95"/>
    <w:rsid w:val="007C27B0"/>
    <w:rsid w:val="007D763F"/>
    <w:rsid w:val="007E40D2"/>
    <w:rsid w:val="007F300B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2024-01-29T10:34:00Z</dcterms:created>
  <dcterms:modified xsi:type="dcterms:W3CDTF">2024-01-29T10:35:00Z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